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18963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HOLME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7B04EF7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Broxbourne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Hertfordshire. </w:t>
      </w:r>
    </w:p>
    <w:p w14:paraId="21D235D2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6775D5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203D3A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Alan(q.v.).</w:t>
      </w:r>
      <w:r w:rsidRPr="004909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B388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1C963F8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0CC270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8C1602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Joye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abduction against them.</w:t>
      </w:r>
    </w:p>
    <w:p w14:paraId="63353AF8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0C2419AF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F9FD07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6CE710" w14:textId="77777777" w:rsidR="009E7B03" w:rsidRDefault="009E7B03" w:rsidP="009E7B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0F5207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5E95" w14:textId="77777777" w:rsidR="009E7B03" w:rsidRDefault="009E7B03" w:rsidP="009139A6">
      <w:r>
        <w:separator/>
      </w:r>
    </w:p>
  </w:endnote>
  <w:endnote w:type="continuationSeparator" w:id="0">
    <w:p w14:paraId="1A8079CA" w14:textId="77777777" w:rsidR="009E7B03" w:rsidRDefault="009E7B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5C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68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51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8FCF1" w14:textId="77777777" w:rsidR="009E7B03" w:rsidRDefault="009E7B03" w:rsidP="009139A6">
      <w:r>
        <w:separator/>
      </w:r>
    </w:p>
  </w:footnote>
  <w:footnote w:type="continuationSeparator" w:id="0">
    <w:p w14:paraId="185244EE" w14:textId="77777777" w:rsidR="009E7B03" w:rsidRDefault="009E7B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EDB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4C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D3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B03"/>
    <w:rsid w:val="000666E0"/>
    <w:rsid w:val="002510B7"/>
    <w:rsid w:val="005C130B"/>
    <w:rsid w:val="00826F5C"/>
    <w:rsid w:val="009139A6"/>
    <w:rsid w:val="009448BB"/>
    <w:rsid w:val="009E7B0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A759D"/>
  <w15:chartTrackingRefBased/>
  <w15:docId w15:val="{D3C4FF18-6289-46AF-9BAB-3CA08B03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7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2022-07-14T15:24:00Z</dcterms:created>
  <dcterms:modified xsi:type="dcterms:W3CDTF">2022-07-14T15:25:00Z</dcterms:modified>
</cp:coreProperties>
</file>